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12B76C" w14:textId="77777777" w:rsidR="00867C06" w:rsidRDefault="00867C06" w:rsidP="00867C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Brother John de BOSTON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fl.1400)</w:t>
      </w:r>
    </w:p>
    <w:p w14:paraId="39137337" w14:textId="77777777" w:rsidR="00867C06" w:rsidRPr="002D6BF3" w:rsidRDefault="00867C06" w:rsidP="00867C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Monk of Furness.</w:t>
      </w:r>
    </w:p>
    <w:p w14:paraId="3A37DBAC" w14:textId="77777777" w:rsidR="00867C06" w:rsidRDefault="00867C06" w:rsidP="00867C06">
      <w:pPr>
        <w:pStyle w:val="NoSpacing"/>
        <w:rPr>
          <w:rFonts w:cs="Times New Roman"/>
          <w:szCs w:val="24"/>
        </w:rPr>
      </w:pPr>
    </w:p>
    <w:p w14:paraId="0BF33565" w14:textId="77777777" w:rsidR="00867C06" w:rsidRDefault="00867C06" w:rsidP="00867C06">
      <w:pPr>
        <w:pStyle w:val="NoSpacing"/>
        <w:rPr>
          <w:rFonts w:cs="Times New Roman"/>
          <w:szCs w:val="24"/>
        </w:rPr>
      </w:pPr>
    </w:p>
    <w:p w14:paraId="0C542A5A" w14:textId="77777777" w:rsidR="00867C06" w:rsidRDefault="00867C06" w:rsidP="00867C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Mar.1400</w:t>
      </w:r>
      <w:r>
        <w:rPr>
          <w:rFonts w:cs="Times New Roman"/>
          <w:szCs w:val="24"/>
        </w:rPr>
        <w:tab/>
        <w:t>He was ordained deacon in the conventual church of the Dominicans</w:t>
      </w:r>
    </w:p>
    <w:p w14:paraId="13E97D30" w14:textId="77777777" w:rsidR="00867C06" w:rsidRDefault="00867C06" w:rsidP="00867C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 York.</w:t>
      </w:r>
    </w:p>
    <w:p w14:paraId="7F7460A4" w14:textId="77777777" w:rsidR="00867C06" w:rsidRDefault="00867C06" w:rsidP="00867C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(“York Clergy Ordinations 1400-1424” </w:t>
      </w:r>
      <w:proofErr w:type="spellStart"/>
      <w:proofErr w:type="gramStart"/>
      <w:r>
        <w:rPr>
          <w:rFonts w:cs="Times New Roman"/>
          <w:szCs w:val="24"/>
        </w:rPr>
        <w:t>ed.David</w:t>
      </w:r>
      <w:proofErr w:type="spellEnd"/>
      <w:proofErr w:type="gram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M.Smith</w:t>
      </w:r>
      <w:proofErr w:type="spellEnd"/>
      <w:r>
        <w:rPr>
          <w:rFonts w:cs="Times New Roman"/>
          <w:szCs w:val="24"/>
        </w:rPr>
        <w:t>, pub.2020 p.2)</w:t>
      </w:r>
    </w:p>
    <w:p w14:paraId="2EAC7B59" w14:textId="77777777" w:rsidR="00867C06" w:rsidRDefault="00867C06" w:rsidP="00867C06">
      <w:pPr>
        <w:pStyle w:val="NoSpacing"/>
        <w:rPr>
          <w:rFonts w:cs="Times New Roman"/>
          <w:szCs w:val="24"/>
        </w:rPr>
      </w:pPr>
    </w:p>
    <w:p w14:paraId="2A04E445" w14:textId="77777777" w:rsidR="00867C06" w:rsidRDefault="00867C06" w:rsidP="00867C06">
      <w:pPr>
        <w:pStyle w:val="NoSpacing"/>
        <w:rPr>
          <w:rFonts w:cs="Times New Roman"/>
          <w:szCs w:val="24"/>
        </w:rPr>
      </w:pPr>
    </w:p>
    <w:p w14:paraId="18B5E3DD" w14:textId="77777777" w:rsidR="00867C06" w:rsidRDefault="00867C06" w:rsidP="00867C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December 2024</w:t>
      </w:r>
    </w:p>
    <w:p w14:paraId="65E6664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68022D" w14:textId="77777777" w:rsidR="00867C06" w:rsidRDefault="00867C06" w:rsidP="009139A6">
      <w:r>
        <w:separator/>
      </w:r>
    </w:p>
  </w:endnote>
  <w:endnote w:type="continuationSeparator" w:id="0">
    <w:p w14:paraId="65162874" w14:textId="77777777" w:rsidR="00867C06" w:rsidRDefault="00867C0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7A949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60D82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9F278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6A7E39" w14:textId="77777777" w:rsidR="00867C06" w:rsidRDefault="00867C06" w:rsidP="009139A6">
      <w:r>
        <w:separator/>
      </w:r>
    </w:p>
  </w:footnote>
  <w:footnote w:type="continuationSeparator" w:id="0">
    <w:p w14:paraId="665F0326" w14:textId="77777777" w:rsidR="00867C06" w:rsidRDefault="00867C0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AE99E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0AAC7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05CE4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C06"/>
    <w:rsid w:val="000666E0"/>
    <w:rsid w:val="002510B7"/>
    <w:rsid w:val="00270799"/>
    <w:rsid w:val="005C130B"/>
    <w:rsid w:val="00826F5C"/>
    <w:rsid w:val="00867C06"/>
    <w:rsid w:val="008C0C7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816121"/>
  <w15:chartTrackingRefBased/>
  <w15:docId w15:val="{0D65FA7C-5455-4876-8DB9-9887D85EB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2024-12-20T18:54:00Z</dcterms:created>
  <dcterms:modified xsi:type="dcterms:W3CDTF">2024-12-20T18:54:00Z</dcterms:modified>
</cp:coreProperties>
</file>